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0AC62" w14:textId="77777777" w:rsidR="00A07D00" w:rsidRDefault="00A07D00" w:rsidP="00A07D0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GODUS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d.1410)</w:t>
      </w:r>
    </w:p>
    <w:p w14:paraId="3BD209DD" w14:textId="77777777" w:rsidR="00A07D00" w:rsidRDefault="00A07D00" w:rsidP="00A07D0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</w:t>
      </w:r>
    </w:p>
    <w:p w14:paraId="03D12A19" w14:textId="77777777" w:rsidR="00A07D00" w:rsidRDefault="00A07D00" w:rsidP="00A07D0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A48A726" w14:textId="77777777" w:rsidR="00A07D00" w:rsidRDefault="00A07D00" w:rsidP="00A07D0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0411AC6" w14:textId="77777777" w:rsidR="00A07D00" w:rsidRDefault="00A07D00" w:rsidP="00A07D0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Jun.1410</w:t>
      </w:r>
      <w:r>
        <w:rPr>
          <w:rFonts w:ascii="Times New Roman" w:hAnsi="Times New Roman" w:cs="Times New Roman"/>
          <w:sz w:val="24"/>
          <w:szCs w:val="24"/>
        </w:rPr>
        <w:tab/>
        <w:t>He was dead by this date.     (C.F.R. 1405-13 p.160)</w:t>
      </w:r>
    </w:p>
    <w:p w14:paraId="7CACD9B8" w14:textId="77777777" w:rsidR="00A07D00" w:rsidRDefault="00A07D00" w:rsidP="00A07D0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E29661A" w14:textId="77777777" w:rsidR="00A07D00" w:rsidRDefault="00A07D00" w:rsidP="00A07D0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53EA977" w14:textId="77777777" w:rsidR="00A07D00" w:rsidRDefault="00A07D00" w:rsidP="00A07D0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February 2022</w:t>
      </w:r>
    </w:p>
    <w:p w14:paraId="643886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4FDA5" w14:textId="77777777" w:rsidR="00A07D00" w:rsidRDefault="00A07D00" w:rsidP="009139A6">
      <w:r>
        <w:separator/>
      </w:r>
    </w:p>
  </w:endnote>
  <w:endnote w:type="continuationSeparator" w:id="0">
    <w:p w14:paraId="650B56D8" w14:textId="77777777" w:rsidR="00A07D00" w:rsidRDefault="00A07D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C85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5AC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A6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BA85" w14:textId="77777777" w:rsidR="00A07D00" w:rsidRDefault="00A07D00" w:rsidP="009139A6">
      <w:r>
        <w:separator/>
      </w:r>
    </w:p>
  </w:footnote>
  <w:footnote w:type="continuationSeparator" w:id="0">
    <w:p w14:paraId="6A5559DA" w14:textId="77777777" w:rsidR="00A07D00" w:rsidRDefault="00A07D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1AA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04E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045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00"/>
    <w:rsid w:val="000666E0"/>
    <w:rsid w:val="002510B7"/>
    <w:rsid w:val="005C130B"/>
    <w:rsid w:val="00826F5C"/>
    <w:rsid w:val="009139A6"/>
    <w:rsid w:val="009448BB"/>
    <w:rsid w:val="00947624"/>
    <w:rsid w:val="00A07D00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6AC33"/>
  <w15:chartTrackingRefBased/>
  <w15:docId w15:val="{148DCBCF-40D8-41A9-B5C7-10A7E85EC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D0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2023-08-31T19:02:00Z</dcterms:created>
  <dcterms:modified xsi:type="dcterms:W3CDTF">2023-08-31T19:02:00Z</dcterms:modified>
</cp:coreProperties>
</file>